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2C3D1F" w:rsidP="00384E4B">
      <w:pPr>
        <w:rPr>
          <w:rFonts w:ascii="Arial" w:hAnsi="Arial" w:cs="Arial"/>
        </w:rPr>
      </w:pPr>
      <w:r w:rsidRPr="002C3D1F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271347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Page 1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0601B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stop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speed limit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yield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merge (v)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pedestrian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crossing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road work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route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car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hybrid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SUV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RV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pickup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semi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cab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trailer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dump truck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tank truck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601B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601B4" w:rsidRPr="009C3DEB" w:rsidRDefault="000601B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0601B4" w:rsidRPr="00CA21E3" w:rsidRDefault="000601B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A21E3">
              <w:rPr>
                <w:rFonts w:ascii="Times New Roman" w:hAnsi="Times New Roman"/>
                <w:color w:val="000000"/>
              </w:rPr>
              <w:t>school bus</w:t>
            </w:r>
          </w:p>
        </w:tc>
        <w:tc>
          <w:tcPr>
            <w:tcW w:w="6693" w:type="dxa"/>
          </w:tcPr>
          <w:p w:rsidR="000601B4" w:rsidRPr="009C3DEB" w:rsidRDefault="000601B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CA21E3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CA21E3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CA21E3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CA21E3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CA21E3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1B4" w:rsidRDefault="000601B4" w:rsidP="00814CB4">
      <w:r>
        <w:separator/>
      </w:r>
    </w:p>
  </w:endnote>
  <w:endnote w:type="continuationSeparator" w:id="1">
    <w:p w:rsidR="000601B4" w:rsidRDefault="000601B4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1B4" w:rsidRDefault="000601B4" w:rsidP="00814CB4">
      <w:r>
        <w:separator/>
      </w:r>
    </w:p>
  </w:footnote>
  <w:footnote w:type="continuationSeparator" w:id="1">
    <w:p w:rsidR="000601B4" w:rsidRDefault="000601B4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proofErr w:type="gramStart"/>
    <w:r w:rsidRPr="009C3DEB">
      <w:rPr>
        <w:rFonts w:ascii="Times New Roman" w:hAnsi="Times New Roman"/>
        <w:color w:val="4F6228" w:themeColor="accent3" w:themeShade="80"/>
        <w:sz w:val="32"/>
        <w:szCs w:val="32"/>
      </w:rPr>
      <w:t>1</w:t>
    </w:r>
    <w:r w:rsidR="000601B4">
      <w:rPr>
        <w:rFonts w:ascii="Times New Roman" w:hAnsi="Times New Roman"/>
        <w:color w:val="4F6228" w:themeColor="accent3" w:themeShade="80"/>
        <w:sz w:val="32"/>
        <w:szCs w:val="32"/>
      </w:rPr>
      <w:t>7  Transportation</w:t>
    </w:r>
    <w:proofErr w:type="gramEnd"/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71347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01B4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34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3D1F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21E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7</TotalTime>
  <Pages>1</Pages>
  <Words>80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3</cp:revision>
  <cp:lastPrinted>2009-03-11T18:24:00Z</cp:lastPrinted>
  <dcterms:created xsi:type="dcterms:W3CDTF">2009-05-24T17:05:00Z</dcterms:created>
  <dcterms:modified xsi:type="dcterms:W3CDTF">2009-05-24T17:12:00Z</dcterms:modified>
</cp:coreProperties>
</file>